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E0BAB" w:rsidRPr="003E0BAB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Αντιδραστήριο DPPH </w:t>
            </w:r>
          </w:p>
        </w:tc>
      </w:tr>
      <w:tr w:rsidR="003E0BAB" w:rsidRPr="003E0BAB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E0BAB" w:rsidRPr="003E0BA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E0BAB" w:rsidRPr="003E0BA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E0BA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E0B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E0B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E0B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E0B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E0BAB" w:rsidRPr="003E0BAB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E0BAB" w:rsidRPr="003E0BAB" w:rsidRDefault="003E0BAB" w:rsidP="003E0BA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 g</w:t>
            </w:r>
          </w:p>
        </w:tc>
        <w:tc>
          <w:tcPr>
            <w:tcW w:w="1080" w:type="dxa"/>
            <w:shd w:val="clear" w:color="auto" w:fill="auto"/>
          </w:tcPr>
          <w:p w:rsidR="003E0BAB" w:rsidRPr="003E0BAB" w:rsidRDefault="003E0BAB" w:rsidP="003E0BA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E0BAB" w:rsidRPr="003E0BAB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E0BAB" w:rsidRPr="003E0BAB" w:rsidRDefault="003E0BAB" w:rsidP="003E0BA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E0BA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E0BAB" w:rsidRPr="003E0BAB" w:rsidRDefault="003E0BAB" w:rsidP="003E0BAB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0BA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E0BAB" w:rsidRPr="003E0BAB" w:rsidRDefault="003E0BAB" w:rsidP="003E0BA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E0BA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E0BAB" w:rsidRPr="003E0BAB" w:rsidRDefault="003E0BAB" w:rsidP="003E0BA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E0BAB" w:rsidRPr="003E0BAB" w:rsidRDefault="003E0BAB" w:rsidP="003E0BA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</w:tbl>
    <w:p w:rsidR="00B43CAA" w:rsidRPr="003E0BAB" w:rsidRDefault="00B43CAA" w:rsidP="003E0BAB">
      <w:bookmarkStart w:id="0" w:name="_GoBack"/>
      <w:bookmarkEnd w:id="0"/>
    </w:p>
    <w:sectPr w:rsidR="00B43CAA" w:rsidRPr="003E0B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E0BAB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2025-11-24T08:41:00Z</dcterms:created>
  <dcterms:modified xsi:type="dcterms:W3CDTF">2025-11-24T08:41:00Z</dcterms:modified>
</cp:coreProperties>
</file>